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Parcoursanlage für das Stadion Trift Bad Dürkheim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2026 - 016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Aufbau einer einheitlichen Parcoursanlage für das Stadion Trift.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